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BB" w:rsidRDefault="00B22DBB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22DBB" w:rsidRDefault="00B22DBB" w:rsidP="0021060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B22DBB" w:rsidRDefault="00B22DBB" w:rsidP="008313A7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2016 г. по 31 декабря 2016г.</w:t>
      </w:r>
    </w:p>
    <w:tbl>
      <w:tblPr>
        <w:tblW w:w="160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416"/>
        <w:gridCol w:w="1265"/>
        <w:gridCol w:w="1081"/>
        <w:gridCol w:w="1080"/>
        <w:gridCol w:w="971"/>
        <w:gridCol w:w="1188"/>
        <w:gridCol w:w="1080"/>
        <w:gridCol w:w="1080"/>
        <w:gridCol w:w="1739"/>
        <w:gridCol w:w="1696"/>
        <w:gridCol w:w="1782"/>
      </w:tblGrid>
      <w:tr w:rsidR="00B22DBB">
        <w:tc>
          <w:tcPr>
            <w:tcW w:w="1702" w:type="dxa"/>
            <w:vMerge w:val="restart"/>
            <w:vAlign w:val="center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  <w:vAlign w:val="center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7" w:type="dxa"/>
            <w:gridSpan w:val="4"/>
            <w:vAlign w:val="center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8" w:type="dxa"/>
            <w:gridSpan w:val="3"/>
            <w:vAlign w:val="center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39" w:type="dxa"/>
            <w:vMerge w:val="restart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696" w:type="dxa"/>
            <w:vMerge w:val="restart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82" w:type="dxa"/>
            <w:vMerge w:val="restart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22DBB">
        <w:tc>
          <w:tcPr>
            <w:tcW w:w="1702" w:type="dxa"/>
            <w:vMerge/>
            <w:vAlign w:val="center"/>
          </w:tcPr>
          <w:p w:rsidR="00B22DBB" w:rsidRDefault="00B22DBB">
            <w:pPr>
              <w:rPr>
                <w:lang w:eastAsia="en-US"/>
              </w:rPr>
            </w:pPr>
          </w:p>
        </w:tc>
        <w:tc>
          <w:tcPr>
            <w:tcW w:w="1416" w:type="dxa"/>
            <w:vMerge/>
            <w:vAlign w:val="center"/>
          </w:tcPr>
          <w:p w:rsidR="00B22DBB" w:rsidRDefault="00B22DBB">
            <w:pPr>
              <w:rPr>
                <w:lang w:eastAsia="en-US"/>
              </w:rPr>
            </w:pPr>
          </w:p>
        </w:tc>
        <w:tc>
          <w:tcPr>
            <w:tcW w:w="1265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8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B22DBB" w:rsidRPr="0040241C" w:rsidRDefault="00B22DBB" w:rsidP="0040241C">
            <w:pPr>
              <w:jc w:val="center"/>
              <w:rPr>
                <w:sz w:val="20"/>
                <w:szCs w:val="20"/>
                <w:lang w:eastAsia="en-US"/>
              </w:rPr>
            </w:pPr>
            <w:r w:rsidRPr="0040241C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39" w:type="dxa"/>
            <w:vMerge/>
            <w:vAlign w:val="center"/>
          </w:tcPr>
          <w:p w:rsidR="00B22DBB" w:rsidRDefault="00B22DBB">
            <w:pPr>
              <w:rPr>
                <w:lang w:eastAsia="en-US"/>
              </w:rPr>
            </w:pPr>
          </w:p>
        </w:tc>
        <w:tc>
          <w:tcPr>
            <w:tcW w:w="1696" w:type="dxa"/>
            <w:vMerge/>
            <w:vAlign w:val="center"/>
          </w:tcPr>
          <w:p w:rsidR="00B22DBB" w:rsidRDefault="00B22DBB">
            <w:pPr>
              <w:rPr>
                <w:lang w:eastAsia="en-US"/>
              </w:rPr>
            </w:pPr>
          </w:p>
        </w:tc>
        <w:tc>
          <w:tcPr>
            <w:tcW w:w="1782" w:type="dxa"/>
            <w:vMerge/>
            <w:vAlign w:val="center"/>
          </w:tcPr>
          <w:p w:rsidR="00B22DBB" w:rsidRDefault="00B22DBB">
            <w:pPr>
              <w:rPr>
                <w:lang w:eastAsia="en-US"/>
              </w:rPr>
            </w:pPr>
          </w:p>
        </w:tc>
      </w:tr>
      <w:tr w:rsidR="00B22DBB">
        <w:trPr>
          <w:trHeight w:val="1169"/>
        </w:trPr>
        <w:tc>
          <w:tcPr>
            <w:tcW w:w="1702" w:type="dxa"/>
          </w:tcPr>
          <w:p w:rsidR="00B22DBB" w:rsidRPr="0040241C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Петрова Т.А.</w:t>
            </w:r>
          </w:p>
        </w:tc>
        <w:tc>
          <w:tcPr>
            <w:tcW w:w="1416" w:type="dxa"/>
          </w:tcPr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«Каратабан-ская СОШ»</w:t>
            </w:r>
          </w:p>
        </w:tc>
        <w:tc>
          <w:tcPr>
            <w:tcW w:w="1265" w:type="dxa"/>
          </w:tcPr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>3)Квар-тира</w:t>
            </w:r>
          </w:p>
          <w:p w:rsidR="00B22DBB" w:rsidRDefault="00B22DBB">
            <w:pPr>
              <w:rPr>
                <w:lang w:eastAsia="en-US"/>
              </w:rPr>
            </w:pPr>
          </w:p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</w:tc>
        <w:tc>
          <w:tcPr>
            <w:tcW w:w="1081" w:type="dxa"/>
          </w:tcPr>
          <w:p w:rsidR="00B22DBB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 xml:space="preserve">общая </w:t>
            </w:r>
            <w:r>
              <w:rPr>
                <w:color w:val="333333"/>
                <w:lang w:eastAsia="en-US"/>
              </w:rPr>
              <w:t>д</w:t>
            </w:r>
            <w:r w:rsidRPr="0040241C">
              <w:rPr>
                <w:color w:val="333333"/>
                <w:lang w:eastAsia="en-US"/>
              </w:rPr>
              <w:t xml:space="preserve">олевая 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B22DBB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</w:t>
            </w:r>
          </w:p>
          <w:p w:rsidR="00B22DBB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дуаль-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ная</w:t>
            </w:r>
          </w:p>
          <w:p w:rsidR="00B22DBB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Общая долевая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совместная</w:t>
            </w:r>
          </w:p>
        </w:tc>
        <w:tc>
          <w:tcPr>
            <w:tcW w:w="1080" w:type="dxa"/>
          </w:tcPr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1010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5F4EC7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B22DBB" w:rsidRPr="0040241C" w:rsidRDefault="00B22D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B22DBB" w:rsidRPr="0040241C" w:rsidRDefault="00B22D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</w:tcPr>
          <w:p w:rsidR="00B22DBB" w:rsidRPr="0040241C" w:rsidRDefault="00B22D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39" w:type="dxa"/>
          </w:tcPr>
          <w:p w:rsidR="00B22DBB" w:rsidRPr="0040241C" w:rsidRDefault="00B22D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</w:tcPr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619267,96</w:t>
            </w:r>
          </w:p>
        </w:tc>
        <w:tc>
          <w:tcPr>
            <w:tcW w:w="1782" w:type="dxa"/>
          </w:tcPr>
          <w:p w:rsidR="00B22DBB" w:rsidRPr="0040241C" w:rsidRDefault="00B22DBB">
            <w:pPr>
              <w:rPr>
                <w:color w:val="333333"/>
                <w:lang w:val="en-US" w:eastAsia="en-US"/>
              </w:rPr>
            </w:pPr>
          </w:p>
        </w:tc>
      </w:tr>
      <w:tr w:rsidR="00B22DBB">
        <w:trPr>
          <w:trHeight w:val="839"/>
        </w:trPr>
        <w:tc>
          <w:tcPr>
            <w:tcW w:w="1702" w:type="dxa"/>
          </w:tcPr>
          <w:p w:rsidR="00B22DBB" w:rsidRDefault="00B22DBB" w:rsidP="0040241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6" w:type="dxa"/>
          </w:tcPr>
          <w:p w:rsidR="00B22DBB" w:rsidRPr="0040241C" w:rsidRDefault="00B22DBB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65" w:type="dxa"/>
          </w:tcPr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1)Земель-ный участок </w:t>
            </w:r>
          </w:p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 3)Квар-тира</w:t>
            </w:r>
          </w:p>
          <w:p w:rsidR="00B22DBB" w:rsidRDefault="00B22DBB">
            <w:pPr>
              <w:rPr>
                <w:lang w:eastAsia="en-US"/>
              </w:rPr>
            </w:pPr>
          </w:p>
          <w:p w:rsidR="00B22DBB" w:rsidRDefault="00B22DBB">
            <w:pPr>
              <w:rPr>
                <w:lang w:eastAsia="en-US"/>
              </w:rPr>
            </w:pPr>
            <w:r>
              <w:rPr>
                <w:lang w:eastAsia="en-US"/>
              </w:rPr>
              <w:t>4) Квар-тира</w:t>
            </w:r>
          </w:p>
          <w:p w:rsidR="00B22DBB" w:rsidRDefault="00B22DBB">
            <w:pPr>
              <w:rPr>
                <w:lang w:eastAsia="en-US"/>
              </w:rPr>
            </w:pPr>
          </w:p>
        </w:tc>
        <w:tc>
          <w:tcPr>
            <w:tcW w:w="1081" w:type="dxa"/>
          </w:tcPr>
          <w:p w:rsidR="00B22DBB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 долевая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1/22</w:t>
            </w:r>
          </w:p>
          <w:p w:rsidR="00B22DBB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Индивидуаль-ная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B22DBB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долевая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1/3</w:t>
            </w:r>
          </w:p>
          <w:p w:rsidR="00B22DBB" w:rsidRPr="0040241C" w:rsidRDefault="00B22DBB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Общая</w:t>
            </w:r>
          </w:p>
          <w:p w:rsidR="00B22DBB" w:rsidRPr="00BF6DF6" w:rsidRDefault="00B22DBB">
            <w:pPr>
              <w:rPr>
                <w:color w:val="333333"/>
                <w:lang w:eastAsia="en-US"/>
              </w:rPr>
            </w:pPr>
            <w:r w:rsidRPr="00BF6DF6">
              <w:rPr>
                <w:color w:val="333333"/>
                <w:lang w:eastAsia="en-US"/>
              </w:rPr>
              <w:t>совместная</w:t>
            </w:r>
          </w:p>
        </w:tc>
        <w:tc>
          <w:tcPr>
            <w:tcW w:w="1080" w:type="dxa"/>
          </w:tcPr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9300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Default="00B22DBB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2000</w:t>
            </w:r>
          </w:p>
          <w:p w:rsidR="00B22DBB" w:rsidRDefault="00B22DBB" w:rsidP="00B1650A">
            <w:pPr>
              <w:rPr>
                <w:color w:val="333333"/>
                <w:lang w:eastAsia="en-US"/>
              </w:rPr>
            </w:pPr>
          </w:p>
          <w:p w:rsidR="00B22DBB" w:rsidRDefault="00B22DBB" w:rsidP="00B1650A">
            <w:pPr>
              <w:rPr>
                <w:color w:val="333333"/>
                <w:lang w:eastAsia="en-US"/>
              </w:rPr>
            </w:pPr>
          </w:p>
          <w:p w:rsidR="00B22DBB" w:rsidRPr="0040241C" w:rsidRDefault="00B22DBB" w:rsidP="00B1650A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68,1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2810D3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32,7</w:t>
            </w:r>
          </w:p>
        </w:tc>
        <w:tc>
          <w:tcPr>
            <w:tcW w:w="971" w:type="dxa"/>
          </w:tcPr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B1650A">
            <w:pPr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  <w:r w:rsidRPr="0040241C">
              <w:rPr>
                <w:color w:val="333333"/>
                <w:lang w:eastAsia="en-US"/>
              </w:rPr>
              <w:t>Россия</w:t>
            </w: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Default="00B22DBB" w:rsidP="0040241C">
            <w:pPr>
              <w:jc w:val="center"/>
              <w:rPr>
                <w:color w:val="333333"/>
                <w:lang w:eastAsia="en-US"/>
              </w:rPr>
            </w:pPr>
          </w:p>
          <w:p w:rsidR="00B22DBB" w:rsidRPr="0040241C" w:rsidRDefault="00B22DBB" w:rsidP="0040241C">
            <w:pPr>
              <w:jc w:val="center"/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8" w:type="dxa"/>
          </w:tcPr>
          <w:p w:rsidR="00B22DBB" w:rsidRPr="008313A7" w:rsidRDefault="00B22DBB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Земель</w:t>
            </w:r>
            <w:r>
              <w:rPr>
                <w:lang w:eastAsia="en-US"/>
              </w:rPr>
              <w:t>-</w:t>
            </w:r>
            <w:r w:rsidRPr="008313A7">
              <w:rPr>
                <w:lang w:eastAsia="en-US"/>
              </w:rPr>
              <w:t>ный участок</w:t>
            </w:r>
          </w:p>
        </w:tc>
        <w:tc>
          <w:tcPr>
            <w:tcW w:w="1080" w:type="dxa"/>
          </w:tcPr>
          <w:p w:rsidR="00B22DBB" w:rsidRPr="008313A7" w:rsidRDefault="00B22DBB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1010</w:t>
            </w:r>
          </w:p>
        </w:tc>
        <w:tc>
          <w:tcPr>
            <w:tcW w:w="1080" w:type="dxa"/>
          </w:tcPr>
          <w:p w:rsidR="00B22DBB" w:rsidRPr="008313A7" w:rsidRDefault="00B22DBB">
            <w:pPr>
              <w:rPr>
                <w:lang w:eastAsia="en-US"/>
              </w:rPr>
            </w:pPr>
            <w:r w:rsidRPr="008313A7">
              <w:rPr>
                <w:lang w:eastAsia="en-US"/>
              </w:rPr>
              <w:t>Россия</w:t>
            </w:r>
          </w:p>
        </w:tc>
        <w:tc>
          <w:tcPr>
            <w:tcW w:w="1739" w:type="dxa"/>
          </w:tcPr>
          <w:p w:rsidR="00B22DBB" w:rsidRPr="0040241C" w:rsidRDefault="00B22DBB">
            <w:pPr>
              <w:rPr>
                <w:color w:val="800000"/>
                <w:lang w:eastAsia="en-US"/>
              </w:rPr>
            </w:pPr>
            <w:r w:rsidRPr="0040241C">
              <w:rPr>
                <w:color w:val="800000"/>
                <w:lang w:eastAsia="en-US"/>
              </w:rPr>
              <w:t>-</w:t>
            </w:r>
          </w:p>
        </w:tc>
        <w:tc>
          <w:tcPr>
            <w:tcW w:w="1696" w:type="dxa"/>
          </w:tcPr>
          <w:p w:rsidR="00B22DBB" w:rsidRPr="0040241C" w:rsidRDefault="00B22DBB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231571,25</w:t>
            </w:r>
          </w:p>
        </w:tc>
        <w:tc>
          <w:tcPr>
            <w:tcW w:w="1782" w:type="dxa"/>
          </w:tcPr>
          <w:p w:rsidR="00B22DBB" w:rsidRPr="0040241C" w:rsidRDefault="00B22DBB">
            <w:pPr>
              <w:rPr>
                <w:color w:val="800000"/>
                <w:lang w:eastAsia="en-US"/>
              </w:rPr>
            </w:pPr>
          </w:p>
        </w:tc>
      </w:tr>
    </w:tbl>
    <w:p w:rsidR="00B22DBB" w:rsidRDefault="00B22DBB" w:rsidP="00C062E8"/>
    <w:sectPr w:rsidR="00B22DBB" w:rsidSect="002810D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060E"/>
    <w:rsid w:val="001302D6"/>
    <w:rsid w:val="0021060E"/>
    <w:rsid w:val="002810D3"/>
    <w:rsid w:val="00373B5E"/>
    <w:rsid w:val="003C324F"/>
    <w:rsid w:val="0040241C"/>
    <w:rsid w:val="00432877"/>
    <w:rsid w:val="004D071C"/>
    <w:rsid w:val="005F4EC7"/>
    <w:rsid w:val="0067429E"/>
    <w:rsid w:val="006F2B72"/>
    <w:rsid w:val="007374FB"/>
    <w:rsid w:val="00744736"/>
    <w:rsid w:val="008313A7"/>
    <w:rsid w:val="008C3BBD"/>
    <w:rsid w:val="008D55B9"/>
    <w:rsid w:val="008D76BF"/>
    <w:rsid w:val="00951666"/>
    <w:rsid w:val="00A06093"/>
    <w:rsid w:val="00A10E67"/>
    <w:rsid w:val="00AC0879"/>
    <w:rsid w:val="00AF3578"/>
    <w:rsid w:val="00B1650A"/>
    <w:rsid w:val="00B22DBB"/>
    <w:rsid w:val="00BB11F5"/>
    <w:rsid w:val="00BF6DF6"/>
    <w:rsid w:val="00C062E8"/>
    <w:rsid w:val="00C42DBA"/>
    <w:rsid w:val="00CA60E9"/>
    <w:rsid w:val="00CC7F37"/>
    <w:rsid w:val="00CE4B42"/>
    <w:rsid w:val="00D268A9"/>
    <w:rsid w:val="00DE4B5A"/>
    <w:rsid w:val="00F97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60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1060E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3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2</Pages>
  <Words>172</Words>
  <Characters>982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2014-05-07T11:04:00Z</dcterms:created>
  <dcterms:modified xsi:type="dcterms:W3CDTF">2017-05-03T10:04:00Z</dcterms:modified>
</cp:coreProperties>
</file>